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0D" w:rsidRPr="00DB72EF" w:rsidRDefault="00E23F0D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E23F0D" w:rsidRPr="00DB72EF" w:rsidRDefault="00E23F0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23F0D" w:rsidRPr="00DB72EF" w:rsidRDefault="00E23F0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23F0D" w:rsidRPr="00DB72EF" w:rsidRDefault="00E23F0D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E23F0D" w:rsidRPr="00DB72EF" w:rsidRDefault="00E23F0D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E23F0D" w:rsidRPr="00DB72EF" w:rsidRDefault="00E23F0D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E23F0D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E23F0D" w:rsidRPr="00DB72EF" w:rsidRDefault="00E23F0D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E23F0D" w:rsidRDefault="00E23F0D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E23F0D" w:rsidRPr="00DB72EF" w:rsidRDefault="00E23F0D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E23F0D" w:rsidRPr="00DB72EF" w:rsidRDefault="00E23F0D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E23F0D" w:rsidRPr="00DB72EF" w:rsidRDefault="00E23F0D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E23F0D" w:rsidRPr="00DB72EF" w:rsidRDefault="00E23F0D">
      <w:pPr>
        <w:autoSpaceDE/>
        <w:jc w:val="both"/>
        <w:rPr>
          <w:b/>
          <w:i/>
          <w:color w:val="auto"/>
          <w:lang w:eastAsia="ar-SA"/>
        </w:rPr>
      </w:pPr>
    </w:p>
    <w:p w:rsidR="00E23F0D" w:rsidRDefault="00E23F0D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E23F0D" w:rsidRPr="00DB72EF" w:rsidRDefault="00E23F0D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E23F0D" w:rsidRPr="00DB72EF" w:rsidRDefault="00E23F0D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E23F0D" w:rsidRPr="00DB72EF" w:rsidRDefault="00E23F0D" w:rsidP="00E266AA">
      <w:pPr>
        <w:autoSpaceDE/>
        <w:rPr>
          <w:i/>
          <w:color w:val="auto"/>
          <w:lang w:eastAsia="ar-SA"/>
        </w:rPr>
      </w:pPr>
    </w:p>
    <w:p w:rsidR="00E23F0D" w:rsidRPr="00D129FC" w:rsidRDefault="00E23F0D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E23F0D" w:rsidRPr="00B275A6" w:rsidRDefault="00E23F0D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E23F0D" w:rsidRPr="00D8028A" w:rsidRDefault="00E23F0D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D8028A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color w:val="auto"/>
          <w:sz w:val="28"/>
          <w:szCs w:val="28"/>
        </w:rPr>
        <w:t>Zagospodarowanie terenu boiska w Lasociach</w:t>
      </w:r>
      <w:r w:rsidRPr="00D8028A">
        <w:rPr>
          <w:b/>
          <w:color w:val="auto"/>
          <w:sz w:val="28"/>
          <w:szCs w:val="28"/>
          <w:lang w:eastAsia="ar-SA"/>
        </w:rPr>
        <w:t>”</w:t>
      </w:r>
    </w:p>
    <w:p w:rsidR="00E23F0D" w:rsidRPr="00E23FD0" w:rsidRDefault="00E23F0D">
      <w:pPr>
        <w:autoSpaceDE/>
        <w:jc w:val="both"/>
        <w:rPr>
          <w:color w:val="auto"/>
          <w:lang w:eastAsia="ar-SA"/>
        </w:rPr>
      </w:pPr>
    </w:p>
    <w:p w:rsidR="00E23F0D" w:rsidRPr="00DB72EF" w:rsidRDefault="00E23F0D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E23F0D" w:rsidRPr="00DB72EF" w:rsidRDefault="00E23F0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E23F0D" w:rsidRPr="00DB72EF" w:rsidRDefault="00E23F0D">
      <w:pPr>
        <w:autoSpaceDE/>
        <w:jc w:val="both"/>
        <w:rPr>
          <w:lang w:eastAsia="ar-SA"/>
        </w:rPr>
      </w:pPr>
    </w:p>
    <w:p w:rsidR="00E23F0D" w:rsidRPr="00DB72EF" w:rsidRDefault="00E23F0D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E23F0D" w:rsidRPr="00FF406D" w:rsidRDefault="00E23F0D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E23F0D" w:rsidRPr="00DB72EF" w:rsidRDefault="00E23F0D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E23F0D" w:rsidRPr="002A3B44" w:rsidRDefault="00E23F0D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E23F0D" w:rsidRDefault="00E23F0D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E23F0D" w:rsidRPr="00134442" w:rsidRDefault="00E23F0D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E23F0D" w:rsidRPr="00A64A42" w:rsidRDefault="00E23F0D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E23F0D" w:rsidRPr="00A64A42" w:rsidRDefault="00E23F0D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E23F0D" w:rsidRDefault="00E23F0D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E23F0D" w:rsidRPr="00D46125" w:rsidRDefault="00E23F0D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E23F0D" w:rsidRPr="00D46125" w:rsidSect="00FB1D7C">
      <w:headerReference w:type="default" r:id="rId7"/>
      <w:footerReference w:type="default" r:id="rId8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F0D" w:rsidRDefault="00E23F0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E23F0D" w:rsidRDefault="00E23F0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F0D" w:rsidRDefault="00E23F0D" w:rsidP="00CD5D46">
    <w:pPr>
      <w:pStyle w:val="Footer"/>
      <w:jc w:val="center"/>
    </w:pPr>
    <w:r w:rsidRPr="0037145C">
      <w:rPr>
        <w:i/>
        <w:noProof/>
        <w:sz w:val="16"/>
        <w:szCs w:val="16"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86pt;height:77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F0D" w:rsidRDefault="00E23F0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E23F0D" w:rsidRDefault="00E23F0D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F0D" w:rsidRDefault="00E23F0D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</w:t>
    </w:r>
    <w:r w:rsidRPr="00891E4A">
      <w:rPr>
        <w:color w:val="auto"/>
        <w:lang w:eastAsia="ar-SA"/>
      </w:rPr>
      <w:t>: FS.271.</w:t>
    </w:r>
    <w:r>
      <w:rPr>
        <w:color w:val="auto"/>
        <w:lang w:eastAsia="ar-SA"/>
      </w:rPr>
      <w:t>13</w:t>
    </w:r>
    <w:r w:rsidRPr="00891E4A">
      <w:rPr>
        <w:color w:val="auto"/>
        <w:lang w:eastAsia="ar-SA"/>
      </w:rPr>
      <w:t xml:space="preserve">.2023     </w:t>
    </w:r>
    <w:r>
      <w:rPr>
        <w:lang w:eastAsia="ar-SA"/>
      </w:rPr>
      <w:t xml:space="preserve">                                               </w:t>
    </w:r>
  </w:p>
  <w:p w:rsidR="00E23F0D" w:rsidRDefault="00E23F0D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CE3"/>
    <w:rsid w:val="00020E1A"/>
    <w:rsid w:val="0002331B"/>
    <w:rsid w:val="000264EE"/>
    <w:rsid w:val="000279EC"/>
    <w:rsid w:val="00030947"/>
    <w:rsid w:val="0005171B"/>
    <w:rsid w:val="000519E6"/>
    <w:rsid w:val="00054E89"/>
    <w:rsid w:val="00094E1B"/>
    <w:rsid w:val="000B19FF"/>
    <w:rsid w:val="000B2F1D"/>
    <w:rsid w:val="000B2F36"/>
    <w:rsid w:val="000C2199"/>
    <w:rsid w:val="000C391C"/>
    <w:rsid w:val="000C48DD"/>
    <w:rsid w:val="000D05AC"/>
    <w:rsid w:val="000E45E2"/>
    <w:rsid w:val="000F41A6"/>
    <w:rsid w:val="00105DA1"/>
    <w:rsid w:val="00111837"/>
    <w:rsid w:val="00114648"/>
    <w:rsid w:val="001204D2"/>
    <w:rsid w:val="0012290C"/>
    <w:rsid w:val="001338EE"/>
    <w:rsid w:val="00134442"/>
    <w:rsid w:val="0014606D"/>
    <w:rsid w:val="001617A4"/>
    <w:rsid w:val="001632BC"/>
    <w:rsid w:val="00166A71"/>
    <w:rsid w:val="00173DC0"/>
    <w:rsid w:val="00182466"/>
    <w:rsid w:val="001874C7"/>
    <w:rsid w:val="00194C7F"/>
    <w:rsid w:val="001B10EE"/>
    <w:rsid w:val="001D3EBA"/>
    <w:rsid w:val="001D4984"/>
    <w:rsid w:val="001D6D1D"/>
    <w:rsid w:val="001E100B"/>
    <w:rsid w:val="001E3A2D"/>
    <w:rsid w:val="001E6FE0"/>
    <w:rsid w:val="00213032"/>
    <w:rsid w:val="0021519A"/>
    <w:rsid w:val="00220B20"/>
    <w:rsid w:val="0025432C"/>
    <w:rsid w:val="002641C7"/>
    <w:rsid w:val="00266115"/>
    <w:rsid w:val="00270149"/>
    <w:rsid w:val="00293968"/>
    <w:rsid w:val="00297F94"/>
    <w:rsid w:val="002A344F"/>
    <w:rsid w:val="002A3B44"/>
    <w:rsid w:val="002B3EDD"/>
    <w:rsid w:val="002C36C1"/>
    <w:rsid w:val="00300FF2"/>
    <w:rsid w:val="003204AC"/>
    <w:rsid w:val="00322BE8"/>
    <w:rsid w:val="003309D0"/>
    <w:rsid w:val="003548F0"/>
    <w:rsid w:val="00361872"/>
    <w:rsid w:val="00363CE9"/>
    <w:rsid w:val="0037145C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264A8"/>
    <w:rsid w:val="00464864"/>
    <w:rsid w:val="00480D31"/>
    <w:rsid w:val="004901B3"/>
    <w:rsid w:val="004A4E7D"/>
    <w:rsid w:val="004A6002"/>
    <w:rsid w:val="004B18F2"/>
    <w:rsid w:val="004C1766"/>
    <w:rsid w:val="004C2900"/>
    <w:rsid w:val="004C3361"/>
    <w:rsid w:val="004E43DC"/>
    <w:rsid w:val="00500BE5"/>
    <w:rsid w:val="00501057"/>
    <w:rsid w:val="00501609"/>
    <w:rsid w:val="005055E4"/>
    <w:rsid w:val="005066D0"/>
    <w:rsid w:val="00523C16"/>
    <w:rsid w:val="00542CCB"/>
    <w:rsid w:val="00544E5B"/>
    <w:rsid w:val="005560FD"/>
    <w:rsid w:val="005570A0"/>
    <w:rsid w:val="00565B23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36BFD"/>
    <w:rsid w:val="00647E17"/>
    <w:rsid w:val="006651D7"/>
    <w:rsid w:val="006672D0"/>
    <w:rsid w:val="00680191"/>
    <w:rsid w:val="00697D40"/>
    <w:rsid w:val="006B199B"/>
    <w:rsid w:val="006B3647"/>
    <w:rsid w:val="006B7633"/>
    <w:rsid w:val="006D04DD"/>
    <w:rsid w:val="006F081B"/>
    <w:rsid w:val="006F12DC"/>
    <w:rsid w:val="00702DD8"/>
    <w:rsid w:val="0073415D"/>
    <w:rsid w:val="0074453E"/>
    <w:rsid w:val="00764BC2"/>
    <w:rsid w:val="00787299"/>
    <w:rsid w:val="007A74D4"/>
    <w:rsid w:val="007B0D77"/>
    <w:rsid w:val="007D339C"/>
    <w:rsid w:val="007D56B4"/>
    <w:rsid w:val="007D6E3F"/>
    <w:rsid w:val="007F099B"/>
    <w:rsid w:val="007F6F4E"/>
    <w:rsid w:val="00812AEE"/>
    <w:rsid w:val="008202E7"/>
    <w:rsid w:val="00822757"/>
    <w:rsid w:val="00827F77"/>
    <w:rsid w:val="008376CB"/>
    <w:rsid w:val="00873F25"/>
    <w:rsid w:val="00884E42"/>
    <w:rsid w:val="00891E4A"/>
    <w:rsid w:val="008D2078"/>
    <w:rsid w:val="008D4E93"/>
    <w:rsid w:val="008D71F8"/>
    <w:rsid w:val="008E6EF9"/>
    <w:rsid w:val="008F16FD"/>
    <w:rsid w:val="00911BCE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2E50"/>
    <w:rsid w:val="00A865F4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0441"/>
    <w:rsid w:val="00BE0CB2"/>
    <w:rsid w:val="00BE52E8"/>
    <w:rsid w:val="00C157D1"/>
    <w:rsid w:val="00C17033"/>
    <w:rsid w:val="00C2194E"/>
    <w:rsid w:val="00C33106"/>
    <w:rsid w:val="00C36DD4"/>
    <w:rsid w:val="00C53A18"/>
    <w:rsid w:val="00C76270"/>
    <w:rsid w:val="00C8224E"/>
    <w:rsid w:val="00C94C68"/>
    <w:rsid w:val="00CA7CA3"/>
    <w:rsid w:val="00CB14A3"/>
    <w:rsid w:val="00CB419D"/>
    <w:rsid w:val="00CB5D05"/>
    <w:rsid w:val="00CD1FBD"/>
    <w:rsid w:val="00CD5D46"/>
    <w:rsid w:val="00CF1AB6"/>
    <w:rsid w:val="00D129FC"/>
    <w:rsid w:val="00D2180E"/>
    <w:rsid w:val="00D27D2C"/>
    <w:rsid w:val="00D45740"/>
    <w:rsid w:val="00D46125"/>
    <w:rsid w:val="00D53D64"/>
    <w:rsid w:val="00D5702F"/>
    <w:rsid w:val="00D656E8"/>
    <w:rsid w:val="00D8028A"/>
    <w:rsid w:val="00DB72EF"/>
    <w:rsid w:val="00DE3F47"/>
    <w:rsid w:val="00DE6413"/>
    <w:rsid w:val="00DE72B9"/>
    <w:rsid w:val="00DE7818"/>
    <w:rsid w:val="00DF148D"/>
    <w:rsid w:val="00E00087"/>
    <w:rsid w:val="00E04DB3"/>
    <w:rsid w:val="00E17601"/>
    <w:rsid w:val="00E23F0D"/>
    <w:rsid w:val="00E23FD0"/>
    <w:rsid w:val="00E266AA"/>
    <w:rsid w:val="00E379B7"/>
    <w:rsid w:val="00E43244"/>
    <w:rsid w:val="00E61FEB"/>
    <w:rsid w:val="00E72D8F"/>
    <w:rsid w:val="00E73CF3"/>
    <w:rsid w:val="00E82B7A"/>
    <w:rsid w:val="00EA219A"/>
    <w:rsid w:val="00F06230"/>
    <w:rsid w:val="00F116E3"/>
    <w:rsid w:val="00F12B0F"/>
    <w:rsid w:val="00F203A3"/>
    <w:rsid w:val="00F25361"/>
    <w:rsid w:val="00F35E94"/>
    <w:rsid w:val="00F45E14"/>
    <w:rsid w:val="00F53668"/>
    <w:rsid w:val="00F7205D"/>
    <w:rsid w:val="00F83B1C"/>
    <w:rsid w:val="00F957CB"/>
    <w:rsid w:val="00FA2F76"/>
    <w:rsid w:val="00FB1D7C"/>
    <w:rsid w:val="00FC061E"/>
    <w:rsid w:val="00FC5FA8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7A4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8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248</Words>
  <Characters>1491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46</cp:revision>
  <dcterms:created xsi:type="dcterms:W3CDTF">2021-04-20T12:35:00Z</dcterms:created>
  <dcterms:modified xsi:type="dcterms:W3CDTF">2023-09-21T07:42:00Z</dcterms:modified>
</cp:coreProperties>
</file>